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72E6E" w14:textId="77777777" w:rsidR="00A06AF9" w:rsidRDefault="00CD7B0B" w:rsidP="00A0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KENTECOURT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06AF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06AF9">
        <w:rPr>
          <w:rFonts w:ascii="Times New Roman" w:hAnsi="Times New Roman" w:cs="Times New Roman"/>
          <w:sz w:val="24"/>
          <w:szCs w:val="24"/>
        </w:rPr>
        <w:t>fl.1443)</w:t>
      </w:r>
    </w:p>
    <w:p w14:paraId="795CF192" w14:textId="77777777" w:rsidR="00A06AF9" w:rsidRDefault="00A06AF9" w:rsidP="00A0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AC7668" w14:textId="77777777" w:rsidR="00A06AF9" w:rsidRDefault="00A06AF9" w:rsidP="00A0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476419" w14:textId="77777777" w:rsidR="00A06AF9" w:rsidRDefault="00A06AF9" w:rsidP="00A0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Aldington, Kent,</w:t>
      </w:r>
    </w:p>
    <w:p w14:paraId="39D7F7B6" w14:textId="77777777" w:rsidR="00A06AF9" w:rsidRDefault="00A06AF9" w:rsidP="00A0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D46D8C9" w14:textId="77777777" w:rsidR="00A06AF9" w:rsidRDefault="00A06AF9" w:rsidP="00A0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26-95)</w:t>
      </w:r>
    </w:p>
    <w:p w14:paraId="11F75E6E" w14:textId="77777777" w:rsidR="00A06AF9" w:rsidRDefault="00A06AF9" w:rsidP="00A0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EE5968" w14:textId="77777777" w:rsidR="00A06AF9" w:rsidRDefault="00A06AF9" w:rsidP="00A0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E8D482" w14:textId="77777777" w:rsidR="00A06AF9" w:rsidRPr="00A13229" w:rsidRDefault="00A06AF9" w:rsidP="00A0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0F7C08C1" w14:textId="2A2D3E05" w:rsidR="00BA00AB" w:rsidRPr="00CD7B0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D7B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2BA7E" w14:textId="77777777" w:rsidR="00CD7B0B" w:rsidRDefault="00CD7B0B" w:rsidP="009139A6">
      <w:r>
        <w:separator/>
      </w:r>
    </w:p>
  </w:endnote>
  <w:endnote w:type="continuationSeparator" w:id="0">
    <w:p w14:paraId="46F10F53" w14:textId="77777777" w:rsidR="00CD7B0B" w:rsidRDefault="00CD7B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14EE5" w14:textId="77777777" w:rsidR="00CD7B0B" w:rsidRDefault="00CD7B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26956" w14:textId="77777777" w:rsidR="00CD7B0B" w:rsidRPr="009139A6" w:rsidRDefault="00CD7B0B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23B80" w14:textId="77777777" w:rsidR="00CD7B0B" w:rsidRDefault="00CD7B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893E1" w14:textId="77777777" w:rsidR="00CD7B0B" w:rsidRDefault="00CD7B0B" w:rsidP="009139A6">
      <w:r>
        <w:separator/>
      </w:r>
    </w:p>
  </w:footnote>
  <w:footnote w:type="continuationSeparator" w:id="0">
    <w:p w14:paraId="59C65380" w14:textId="77777777" w:rsidR="00CD7B0B" w:rsidRDefault="00CD7B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1A93D" w14:textId="77777777" w:rsidR="00CD7B0B" w:rsidRDefault="00CD7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441C8" w14:textId="77777777" w:rsidR="00CD7B0B" w:rsidRDefault="00CD7B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4F454" w14:textId="77777777" w:rsidR="00CD7B0B" w:rsidRDefault="00CD7B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B0B"/>
    <w:rsid w:val="000666E0"/>
    <w:rsid w:val="002510B7"/>
    <w:rsid w:val="005C130B"/>
    <w:rsid w:val="00826F5C"/>
    <w:rsid w:val="009139A6"/>
    <w:rsid w:val="009448BB"/>
    <w:rsid w:val="00A06AF9"/>
    <w:rsid w:val="00A3176C"/>
    <w:rsid w:val="00BA00AB"/>
    <w:rsid w:val="00CD7B0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A5A46"/>
  <w15:chartTrackingRefBased/>
  <w15:docId w15:val="{E8DE47AE-7426-4A6C-83DD-6137E359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2021-04-08T16:44:00Z</dcterms:created>
  <dcterms:modified xsi:type="dcterms:W3CDTF">2021-04-08T17:46:00Z</dcterms:modified>
</cp:coreProperties>
</file>